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A26EF" w14:textId="77777777" w:rsidR="006A72D1" w:rsidRPr="00E5388A" w:rsidRDefault="006A72D1" w:rsidP="006A72D1">
      <w:pPr>
        <w:rPr>
          <w:rFonts w:ascii="Arial" w:eastAsiaTheme="minorEastAsia" w:hAnsi="Arial" w:cs="Arial"/>
          <w:sz w:val="20"/>
          <w:szCs w:val="20"/>
        </w:rPr>
      </w:pPr>
    </w:p>
    <w:p w14:paraId="6FF45D16" w14:textId="77777777" w:rsidR="006A72D1" w:rsidRPr="00E5388A" w:rsidRDefault="006A72D1" w:rsidP="006A72D1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E5388A">
        <w:rPr>
          <w:rFonts w:ascii="Arial" w:eastAsia="Calibri" w:hAnsi="Arial" w:cs="Arial"/>
          <w:b/>
        </w:rPr>
        <w:t>Pregled stranke v skladu z določili Zakona o preprečevanju pranja denarja in financiranja terorizma</w:t>
      </w:r>
    </w:p>
    <w:p w14:paraId="0CA41306" w14:textId="77777777" w:rsidR="006A72D1" w:rsidRPr="00E5388A" w:rsidRDefault="006A72D1" w:rsidP="006A72D1">
      <w:pPr>
        <w:spacing w:after="200" w:line="276" w:lineRule="auto"/>
        <w:jc w:val="center"/>
        <w:rPr>
          <w:rFonts w:ascii="Arial" w:eastAsia="Calibri" w:hAnsi="Arial" w:cs="Arial"/>
        </w:rPr>
      </w:pPr>
      <w:r w:rsidRPr="00E5388A">
        <w:rPr>
          <w:rFonts w:ascii="Arial" w:eastAsia="Calibri" w:hAnsi="Arial" w:cs="Arial"/>
        </w:rPr>
        <w:t>FIZIČNA OSEBA</w:t>
      </w: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6"/>
        <w:gridCol w:w="2241"/>
        <w:gridCol w:w="2249"/>
        <w:gridCol w:w="2252"/>
      </w:tblGrid>
      <w:tr w:rsidR="006A72D1" w:rsidRPr="00E5388A" w14:paraId="130E737B" w14:textId="77777777" w:rsidTr="00E5388A">
        <w:trPr>
          <w:trHeight w:val="254"/>
        </w:trPr>
        <w:tc>
          <w:tcPr>
            <w:tcW w:w="8978" w:type="dxa"/>
            <w:gridSpan w:val="4"/>
            <w:tcBorders>
              <w:bottom w:val="single" w:sz="4" w:space="0" w:color="auto"/>
            </w:tcBorders>
          </w:tcPr>
          <w:p w14:paraId="0D7A94BD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A8DC0B" w14:textId="56FA2805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Osebno ime</w:t>
            </w:r>
            <w:sdt>
              <w:sdtPr>
                <w:rPr>
                  <w:rFonts w:ascii="Arial" w:hAnsi="Arial" w:cs="Arial"/>
                  <w:lang w:val="en-US"/>
                </w:rPr>
                <w:id w:val="435483113"/>
                <w:placeholder>
                  <w:docPart w:val="C60E6386287E4482834E7519D1AEEC82"/>
                </w:placeholder>
                <w:showingPlcHdr/>
              </w:sdtPr>
              <w:sdtEndPr/>
              <w:sdtContent>
                <w:bookmarkStart w:id="0" w:name="_GoBack"/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  <w:bookmarkEnd w:id="0"/>
              </w:sdtContent>
            </w:sdt>
          </w:p>
        </w:tc>
      </w:tr>
      <w:tr w:rsidR="006A72D1" w:rsidRPr="00E5388A" w14:paraId="337E7B77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70F539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7C66C0" w14:textId="0491D1E4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 xml:space="preserve">Naslov </w:t>
            </w:r>
            <w:r w:rsidRPr="00E5388A">
              <w:rPr>
                <w:rFonts w:ascii="Arial" w:hAnsi="Arial" w:cs="Arial"/>
                <w:i/>
                <w:sz w:val="20"/>
                <w:szCs w:val="20"/>
              </w:rPr>
              <w:t>(stalni in začasni)</w:t>
            </w:r>
            <w:r w:rsidR="002C2A4D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1283765225"/>
                <w:placeholder>
                  <w:docPart w:val="E91B7E434514430FAA4EBB27608E2DB5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584BFFE6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53420D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199A95" w14:textId="60051FF2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Datum rojstva</w:t>
            </w:r>
            <w:sdt>
              <w:sdtPr>
                <w:rPr>
                  <w:rFonts w:ascii="Arial" w:hAnsi="Arial" w:cs="Arial"/>
                  <w:lang w:val="en-US"/>
                </w:rPr>
                <w:id w:val="-1164080345"/>
                <w:placeholder>
                  <w:docPart w:val="8DE7647973E74F85B749187B0490458D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7E7584BB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A4F61D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82B564" w14:textId="1E267052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Kraj rojstva</w:t>
            </w:r>
            <w:sdt>
              <w:sdtPr>
                <w:rPr>
                  <w:rFonts w:ascii="Arial" w:hAnsi="Arial" w:cs="Arial"/>
                  <w:lang w:val="en-US"/>
                </w:rPr>
                <w:id w:val="2123723774"/>
                <w:placeholder>
                  <w:docPart w:val="907245BC697C4889B44437CBD29BEF31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1DAEB5A3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71FE1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2E3B89" w14:textId="12708321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Državljanstvo</w:t>
            </w:r>
            <w:sdt>
              <w:sdtPr>
                <w:rPr>
                  <w:rFonts w:ascii="Arial" w:hAnsi="Arial" w:cs="Arial"/>
                  <w:lang w:val="en-US"/>
                </w:rPr>
                <w:id w:val="-786656636"/>
                <w:placeholder>
                  <w:docPart w:val="F21DF580528340338BFD8004AFFC0EB7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1AD465A7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7AF0E6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789AB8" w14:textId="41BB3582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Davčna številka</w:t>
            </w:r>
            <w:sdt>
              <w:sdtPr>
                <w:rPr>
                  <w:rFonts w:ascii="Arial" w:hAnsi="Arial" w:cs="Arial"/>
                  <w:lang w:val="en-US"/>
                </w:rPr>
                <w:id w:val="-1829051537"/>
                <w:placeholder>
                  <w:docPart w:val="CC60E764567B412A97C370B022CED25B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3741EFE0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4C8538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9F8F1B" w14:textId="1ADC7B51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EMŠO</w:t>
            </w:r>
            <w:sdt>
              <w:sdtPr>
                <w:rPr>
                  <w:rFonts w:ascii="Arial" w:hAnsi="Arial" w:cs="Arial"/>
                  <w:lang w:val="en-US"/>
                </w:rPr>
                <w:id w:val="-1137638991"/>
                <w:placeholder>
                  <w:docPart w:val="303226CD59694B21B0579A311125CB9B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32F345C7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9C41E2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986F51" w14:textId="3395425F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Št. osebnega dokumenta</w:t>
            </w:r>
            <w:sdt>
              <w:sdtPr>
                <w:rPr>
                  <w:rFonts w:ascii="Arial" w:hAnsi="Arial" w:cs="Arial"/>
                  <w:lang w:val="en-US"/>
                </w:rPr>
                <w:id w:val="-1947448304"/>
                <w:placeholder>
                  <w:docPart w:val="9130D82361B24310BA16FA6687B9215C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75F3108A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C8A47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5ADD92" w14:textId="3286902D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Izdajatelj osebnega dokumenta</w:t>
            </w:r>
            <w:r w:rsidR="00992DA3">
              <w:rPr>
                <w:rFonts w:ascii="Arial" w:hAnsi="Arial" w:cs="Arial"/>
                <w:sz w:val="20"/>
                <w:szCs w:val="20"/>
              </w:rPr>
              <w:t xml:space="preserve"> in datum veljavnosti</w:t>
            </w:r>
            <w:sdt>
              <w:sdtPr>
                <w:rPr>
                  <w:rFonts w:ascii="Arial" w:hAnsi="Arial" w:cs="Arial"/>
                  <w:lang w:val="en-US"/>
                </w:rPr>
                <w:id w:val="-1882847658"/>
                <w:placeholder>
                  <w:docPart w:val="1C0C812BAC6149C293DB99A62DD35323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6ACAE921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CE6A8F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A9D21" w14:textId="2D567B81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Vrsta osebnega dokumenta</w:t>
            </w:r>
            <w:sdt>
              <w:sdtPr>
                <w:rPr>
                  <w:rFonts w:ascii="Arial" w:hAnsi="Arial" w:cs="Arial"/>
                  <w:lang w:val="en-US"/>
                </w:rPr>
                <w:id w:val="-761528033"/>
                <w:placeholder>
                  <w:docPart w:val="F6558729C216418AB160F167A71E221A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2B190D8C" w14:textId="77777777" w:rsidTr="00E5388A">
        <w:trPr>
          <w:trHeight w:val="379"/>
        </w:trPr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</w:tcPr>
          <w:p w14:paraId="055E97C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F20384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 xml:space="preserve">Namen </w:t>
            </w:r>
            <w:r w:rsidRPr="00E5388A">
              <w:rPr>
                <w:rFonts w:ascii="Arial" w:hAnsi="Arial" w:cs="Arial"/>
                <w:i/>
                <w:sz w:val="20"/>
                <w:szCs w:val="20"/>
              </w:rPr>
              <w:t>(obkroži)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177D9E58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306312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Transakcija</w:t>
            </w:r>
          </w:p>
          <w:p w14:paraId="60557FD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4B16D7FD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68E02C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Drugo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406CDAF7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2D1" w:rsidRPr="00E5388A" w14:paraId="235A8E97" w14:textId="77777777" w:rsidTr="00E5388A">
        <w:trPr>
          <w:trHeight w:val="379"/>
        </w:trPr>
        <w:tc>
          <w:tcPr>
            <w:tcW w:w="2236" w:type="dxa"/>
            <w:tcBorders>
              <w:top w:val="single" w:sz="4" w:space="0" w:color="auto"/>
            </w:tcBorders>
          </w:tcPr>
          <w:p w14:paraId="7B29893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816576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 xml:space="preserve">Nastopa kot </w:t>
            </w:r>
            <w:r w:rsidRPr="00E5388A">
              <w:rPr>
                <w:rFonts w:ascii="Arial" w:hAnsi="Arial" w:cs="Arial"/>
                <w:i/>
                <w:sz w:val="20"/>
                <w:szCs w:val="20"/>
              </w:rPr>
              <w:t>(obkroži)</w:t>
            </w: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161E2421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5CCBAD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V svojem imenu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0BFE5C7B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2E89BD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Zakoniti zastopnik fizične osebe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6C66F432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B30884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Pooblaščenec fizične osebe</w:t>
            </w:r>
          </w:p>
        </w:tc>
      </w:tr>
      <w:tr w:rsidR="006A72D1" w:rsidRPr="00E5388A" w14:paraId="220B2828" w14:textId="77777777" w:rsidTr="00E5388A">
        <w:trPr>
          <w:trHeight w:val="504"/>
        </w:trPr>
        <w:tc>
          <w:tcPr>
            <w:tcW w:w="2236" w:type="dxa"/>
            <w:tcBorders>
              <w:bottom w:val="single" w:sz="4" w:space="0" w:color="auto"/>
            </w:tcBorders>
          </w:tcPr>
          <w:p w14:paraId="641CFA24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46B5154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BFD918B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Zakoniti zastopnik pravne osebe</w:t>
            </w:r>
          </w:p>
          <w:p w14:paraId="39C5520B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61E953F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4676F4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Pooblaščenec pravne osebe</w:t>
            </w: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5D4E5B2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2D1" w:rsidRPr="00E5388A" w14:paraId="078558E5" w14:textId="77777777" w:rsidTr="00E5388A">
        <w:trPr>
          <w:trHeight w:val="254"/>
        </w:trPr>
        <w:tc>
          <w:tcPr>
            <w:tcW w:w="2236" w:type="dxa"/>
            <w:tcBorders>
              <w:top w:val="single" w:sz="4" w:space="0" w:color="auto"/>
            </w:tcBorders>
          </w:tcPr>
          <w:p w14:paraId="2110433A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7EFC07F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 xml:space="preserve">Dejavnost </w:t>
            </w:r>
            <w:r w:rsidRPr="00E5388A">
              <w:rPr>
                <w:rFonts w:ascii="Arial" w:hAnsi="Arial" w:cs="Arial"/>
                <w:i/>
                <w:sz w:val="20"/>
                <w:szCs w:val="20"/>
              </w:rPr>
              <w:t>(obkroži)</w:t>
            </w: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13B87300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6207695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Zaposlen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4671F2B8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C79465A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Nezaposlen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738CA570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B3A31C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Upokojenec</w:t>
            </w:r>
          </w:p>
        </w:tc>
      </w:tr>
      <w:tr w:rsidR="006A72D1" w:rsidRPr="00E5388A" w14:paraId="304EE78E" w14:textId="77777777" w:rsidTr="00E5388A">
        <w:trPr>
          <w:trHeight w:val="379"/>
        </w:trPr>
        <w:tc>
          <w:tcPr>
            <w:tcW w:w="2236" w:type="dxa"/>
            <w:tcBorders>
              <w:bottom w:val="single" w:sz="4" w:space="0" w:color="auto"/>
            </w:tcBorders>
          </w:tcPr>
          <w:p w14:paraId="21AFF613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7680092C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8ECC7C2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Drugo</w:t>
            </w:r>
          </w:p>
          <w:p w14:paraId="1EB8312C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1B433AB4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7D2FDD6F" w14:textId="77777777" w:rsidR="006A72D1" w:rsidRPr="00E5388A" w:rsidRDefault="006A72D1" w:rsidP="00E5388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2D1" w:rsidRPr="00E5388A" w14:paraId="11BE8646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1612B8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D8F869" w14:textId="2030E38D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Znesek transakcije</w:t>
            </w:r>
            <w:sdt>
              <w:sdtPr>
                <w:rPr>
                  <w:rFonts w:ascii="Arial" w:hAnsi="Arial" w:cs="Arial"/>
                  <w:lang w:val="en-US"/>
                </w:rPr>
                <w:id w:val="-1163004433"/>
                <w:placeholder>
                  <w:docPart w:val="54298BDA05EA41C0BAF65004EF074E93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0989760F" w14:textId="77777777" w:rsidTr="00E5388A">
        <w:trPr>
          <w:trHeight w:val="254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31F2C3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3AF9AE" w14:textId="214CBCEE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Valuta</w:t>
            </w:r>
            <w:sdt>
              <w:sdtPr>
                <w:rPr>
                  <w:rFonts w:ascii="Arial" w:hAnsi="Arial" w:cs="Arial"/>
                  <w:lang w:val="en-US"/>
                </w:rPr>
                <w:id w:val="-1473592082"/>
                <w:placeholder>
                  <w:docPart w:val="8D27D7CE91474B6BB4D3FDE62A2BC462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1451C7ED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82DC03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3F52A1" w14:textId="6B962B64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Izvor sredstev</w:t>
            </w:r>
            <w:sdt>
              <w:sdtPr>
                <w:rPr>
                  <w:rFonts w:ascii="Arial" w:hAnsi="Arial" w:cs="Arial"/>
                  <w:lang w:val="en-US"/>
                </w:rPr>
                <w:id w:val="2050255313"/>
                <w:placeholder>
                  <w:docPart w:val="D8B7EF46F13B4E8E9487CE66F3714EDC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6A72D1" w:rsidRPr="00E5388A" w14:paraId="7CB2BAF8" w14:textId="77777777" w:rsidTr="00E5388A">
        <w:trPr>
          <w:trHeight w:val="249"/>
        </w:trPr>
        <w:tc>
          <w:tcPr>
            <w:tcW w:w="89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6F95FB" w14:textId="77777777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D99193" w14:textId="5B12A57D" w:rsidR="006A72D1" w:rsidRPr="00E5388A" w:rsidRDefault="006A72D1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E5388A">
              <w:rPr>
                <w:rFonts w:ascii="Arial" w:hAnsi="Arial" w:cs="Arial"/>
                <w:sz w:val="20"/>
                <w:szCs w:val="20"/>
              </w:rPr>
              <w:t>Opomba</w:t>
            </w:r>
            <w:sdt>
              <w:sdtPr>
                <w:rPr>
                  <w:rFonts w:ascii="Arial" w:hAnsi="Arial" w:cs="Arial"/>
                  <w:lang w:val="en-US"/>
                </w:rPr>
                <w:id w:val="-705259599"/>
                <w:placeholder>
                  <w:docPart w:val="055893ED0BD049D9BA35F653B8BCD834"/>
                </w:placeholder>
                <w:showingPlcHdr/>
              </w:sdtPr>
              <w:sdtEndPr/>
              <w:sdtContent>
                <w:r w:rsidR="002C2A4D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1180F25C" w14:textId="28F2885E" w:rsidR="006A72D1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bookmarkStart w:id="1" w:name="_Hlk123116639"/>
      <w:r>
        <w:rPr>
          <w:rFonts w:ascii="Arial" w:hAnsi="Arial" w:cs="Arial"/>
          <w:i/>
          <w:sz w:val="20"/>
          <w:szCs w:val="20"/>
        </w:rPr>
        <w:lastRenderedPageBreak/>
        <w:t>Slovenski državni holding</w:t>
      </w:r>
      <w:r w:rsidR="006A72D1"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6A72D1" w:rsidRPr="00E5388A">
        <w:rPr>
          <w:rFonts w:ascii="Arial" w:hAnsi="Arial" w:cs="Arial"/>
          <w:i/>
          <w:sz w:val="20"/>
          <w:szCs w:val="20"/>
        </w:rPr>
        <w:t xml:space="preserve">d. (v nadaljevanju: </w:t>
      </w:r>
      <w:r>
        <w:rPr>
          <w:rFonts w:ascii="Arial" w:hAnsi="Arial" w:cs="Arial"/>
          <w:i/>
          <w:sz w:val="20"/>
          <w:szCs w:val="20"/>
        </w:rPr>
        <w:t>SDH</w:t>
      </w:r>
      <w:r w:rsidR="006A72D1"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6A72D1" w:rsidRPr="00E5388A">
        <w:rPr>
          <w:rFonts w:ascii="Arial" w:hAnsi="Arial" w:cs="Arial"/>
          <w:i/>
          <w:sz w:val="20"/>
          <w:szCs w:val="20"/>
        </w:rPr>
        <w:t>d.) bo osebne podatke pridobljene na predmetnem obrazcu obdeloval za namen odkrivanja ter preprečevanja pranja denarja in financiranja terorizma pri opravljanju svoje dejavnosti, na podlagi Zakona o preprečevanju pranja denarja in financiranja terorizma (ZPPDFT-2), ki predstavlja pravno podlago za zakonito obdelavo pridobljenih osebnih podatkov.</w:t>
      </w:r>
    </w:p>
    <w:p w14:paraId="7B663FEF" w14:textId="77777777" w:rsidR="000A36BD" w:rsidRPr="00E5388A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ADE5BD0" w14:textId="1CAFA019" w:rsidR="006A72D1" w:rsidRDefault="006A72D1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>Ne navedba podatkov ali navajanje neresničnih podatkov lahko prestavlja podlago za zavrnitev sklenitve poslovnega razmerja, prekinitve poslovnega razmerja ali izvedbo drugih ukrepov skladno z  ZPPDFT-2.</w:t>
      </w:r>
    </w:p>
    <w:p w14:paraId="189DA4B1" w14:textId="77777777" w:rsidR="000A36BD" w:rsidRPr="00E5388A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5F74EA5D" w14:textId="4A342D00" w:rsidR="006A72D1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SDH</w:t>
      </w:r>
      <w:r w:rsidR="006A72D1"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6A72D1" w:rsidRPr="00E5388A">
        <w:rPr>
          <w:rFonts w:ascii="Arial" w:hAnsi="Arial" w:cs="Arial"/>
          <w:i/>
          <w:sz w:val="20"/>
          <w:szCs w:val="20"/>
        </w:rPr>
        <w:t>d. je osebne podatke pridobljene za namen odkrivanja ter preprečevanja pranja denarja in financiranja terorizma pri opravljanju svoje dejavnosti dolž</w:t>
      </w:r>
      <w:r>
        <w:rPr>
          <w:rFonts w:ascii="Arial" w:hAnsi="Arial" w:cs="Arial"/>
          <w:i/>
          <w:sz w:val="20"/>
          <w:szCs w:val="20"/>
        </w:rPr>
        <w:t>en</w:t>
      </w:r>
      <w:r w:rsidR="006A72D1" w:rsidRPr="00E5388A">
        <w:rPr>
          <w:rFonts w:ascii="Arial" w:hAnsi="Arial" w:cs="Arial"/>
          <w:i/>
          <w:sz w:val="20"/>
          <w:szCs w:val="20"/>
        </w:rPr>
        <w:t xml:space="preserve"> hraniti 10 let po prenehanju poslovnega razmerja. Po poteku tega časa bodo podatki izbrisani, uničeni ali anonimizirani.</w:t>
      </w:r>
    </w:p>
    <w:p w14:paraId="4EAF4113" w14:textId="77777777" w:rsidR="000A36BD" w:rsidRPr="00E5388A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34FEDA5" w14:textId="34605B35" w:rsidR="006A72D1" w:rsidRDefault="006A72D1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Posameznik, na katerega se podatki nanašajo, ima pravico zahtevati dostop do svojih osebnih podatkov, popravek, dopolnitve, prenos (v kolikor je tehnično izvedljivo), omejitev obdelave ali izbris podatkov, pod pogoji določenimi s Splošno uredbo o varstvu podatkov št. 2016/679 z dne 27.4.2016 ter skladno z relevantno zakonodajo. Posameznik, na katerega se podatki nanašajo, ima pravico tudi do vložitve pritožbe pri nadzornem organu. </w:t>
      </w:r>
    </w:p>
    <w:p w14:paraId="6F97C9E8" w14:textId="77777777" w:rsidR="000A36BD" w:rsidRPr="00E5388A" w:rsidRDefault="000A36BD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C5C9015" w14:textId="008FB098" w:rsidR="006A72D1" w:rsidRDefault="006A72D1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Upravljavec vaših osebnih podatkov je </w:t>
      </w:r>
      <w:r w:rsidR="000A36BD">
        <w:rPr>
          <w:rFonts w:ascii="Arial" w:hAnsi="Arial" w:cs="Arial"/>
          <w:i/>
          <w:sz w:val="20"/>
          <w:szCs w:val="20"/>
        </w:rPr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 w:rsidR="000A36BD"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d., </w:t>
      </w:r>
      <w:r w:rsidR="000A36BD">
        <w:rPr>
          <w:rFonts w:ascii="Arial" w:hAnsi="Arial" w:cs="Arial"/>
          <w:i/>
          <w:sz w:val="20"/>
          <w:szCs w:val="20"/>
        </w:rPr>
        <w:t>Mala ulica 5</w:t>
      </w:r>
      <w:r w:rsidRPr="00E5388A">
        <w:rPr>
          <w:rFonts w:ascii="Arial" w:hAnsi="Arial" w:cs="Arial"/>
          <w:i/>
          <w:sz w:val="20"/>
          <w:szCs w:val="20"/>
        </w:rPr>
        <w:t>, 1000 Ljubljana</w:t>
      </w:r>
      <w:r w:rsidRPr="00C95F1E">
        <w:rPr>
          <w:rFonts w:ascii="Arial" w:hAnsi="Arial" w:cs="Arial"/>
          <w:i/>
          <w:sz w:val="20"/>
          <w:szCs w:val="20"/>
        </w:rPr>
        <w:t xml:space="preserve">, e-mail: </w:t>
      </w:r>
      <w:hyperlink r:id="rId10" w:history="1">
        <w:r w:rsidR="00C95F1E" w:rsidRPr="00C95F1E">
          <w:rPr>
            <w:rStyle w:val="Hiperpovezava"/>
            <w:rFonts w:ascii="Arial" w:hAnsi="Arial" w:cs="Arial"/>
            <w:i/>
            <w:sz w:val="20"/>
            <w:szCs w:val="20"/>
          </w:rPr>
          <w:t>info@sdh.</w:t>
        </w:r>
      </w:hyperlink>
      <w:r w:rsidR="00C95F1E" w:rsidRPr="00C95F1E">
        <w:rPr>
          <w:rStyle w:val="Hiperpovezava"/>
          <w:rFonts w:ascii="Arial" w:hAnsi="Arial" w:cs="Arial"/>
          <w:i/>
          <w:sz w:val="20"/>
          <w:szCs w:val="20"/>
        </w:rPr>
        <w:t>si</w:t>
      </w:r>
      <w:r w:rsidRPr="00C95F1E">
        <w:rPr>
          <w:rFonts w:ascii="Arial" w:hAnsi="Arial" w:cs="Arial"/>
          <w:i/>
          <w:sz w:val="20"/>
          <w:szCs w:val="20"/>
        </w:rPr>
        <w:t xml:space="preserve">. </w:t>
      </w:r>
    </w:p>
    <w:p w14:paraId="23766261" w14:textId="77777777" w:rsidR="00C95F1E" w:rsidRPr="00E5388A" w:rsidRDefault="00C95F1E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61057DD" w14:textId="14E7DA66" w:rsidR="006A72D1" w:rsidRPr="00E5388A" w:rsidRDefault="006A72D1" w:rsidP="006A72D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Pooblaščena oseba za varstvo osebnih podatkov pri </w:t>
      </w:r>
      <w:r w:rsidR="000A36BD"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 w:rsidR="000A36BD"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 je dosegljiva na e-poštnem naslovu: </w:t>
      </w:r>
      <w:hyperlink r:id="rId11" w:history="1">
        <w:r w:rsidR="00C95F1E" w:rsidRPr="000045F0">
          <w:rPr>
            <w:rStyle w:val="Hiperpovezava"/>
            <w:rFonts w:ascii="Arial" w:hAnsi="Arial" w:cs="Arial"/>
            <w:i/>
            <w:sz w:val="20"/>
            <w:szCs w:val="20"/>
          </w:rPr>
          <w:t>dpo@sdh.si</w:t>
        </w:r>
      </w:hyperlink>
      <w:r w:rsidRPr="00C95F1E">
        <w:rPr>
          <w:rFonts w:ascii="Arial" w:hAnsi="Arial" w:cs="Arial"/>
          <w:i/>
          <w:sz w:val="20"/>
          <w:szCs w:val="20"/>
        </w:rPr>
        <w:t>.</w:t>
      </w:r>
    </w:p>
    <w:bookmarkEnd w:id="1"/>
    <w:p w14:paraId="0C0771C9" w14:textId="77777777" w:rsidR="006A72D1" w:rsidRPr="00E5388A" w:rsidRDefault="006A72D1" w:rsidP="006A72D1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46D2B4A9" w14:textId="590C256C" w:rsidR="006A72D1" w:rsidRDefault="002C2A4D" w:rsidP="006A72D1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sz w:val="20"/>
          <w:szCs w:val="20"/>
        </w:rPr>
        <w:t xml:space="preserve">V </w:t>
      </w:r>
      <w:sdt>
        <w:sdtPr>
          <w:rPr>
            <w:rFonts w:ascii="Arial" w:hAnsi="Arial" w:cs="Arial"/>
            <w:lang w:val="en-US"/>
          </w:rPr>
          <w:id w:val="-281110507"/>
          <w:placeholder>
            <w:docPart w:val="0829A8FCB7584A3BB4AADD23F17E9873"/>
          </w:placeholder>
          <w:showingPlcHdr/>
        </w:sdtPr>
        <w:sdtEndPr/>
        <w:sdtContent>
          <w:r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</w:p>
    <w:p w14:paraId="09B13299" w14:textId="331A53B7" w:rsidR="002C2A4D" w:rsidRDefault="002C2A4D" w:rsidP="006A72D1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Datum </w:t>
      </w:r>
      <w:sdt>
        <w:sdtPr>
          <w:rPr>
            <w:rFonts w:ascii="Arial" w:hAnsi="Arial" w:cs="Arial"/>
            <w:lang w:val="en-US"/>
          </w:rPr>
          <w:id w:val="1847600081"/>
          <w:placeholder>
            <w:docPart w:val="10D710B4EFFA49B7A9DC5F9F1A6CFAB1"/>
          </w:placeholder>
          <w:showingPlcHdr/>
        </w:sdtPr>
        <w:sdtEndPr/>
        <w:sdtContent>
          <w:r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</w:p>
    <w:p w14:paraId="77D32CB4" w14:textId="4B6820E9" w:rsidR="002C2A4D" w:rsidRDefault="002C2A4D" w:rsidP="006A72D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4C37677" w14:textId="2DF242D1" w:rsidR="00461EE7" w:rsidRPr="00E5388A" w:rsidRDefault="00461EE7" w:rsidP="006A72D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stranke: </w:t>
      </w:r>
      <w:r w:rsidRPr="00E5388A">
        <w:rPr>
          <w:rFonts w:ascii="Arial" w:hAnsi="Arial" w:cs="Arial"/>
          <w:sz w:val="20"/>
          <w:szCs w:val="20"/>
        </w:rPr>
        <w:t>_______________________</w:t>
      </w:r>
    </w:p>
    <w:p w14:paraId="33B5CB51" w14:textId="77777777" w:rsidR="00461EE7" w:rsidRDefault="00461EE7" w:rsidP="006A72D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69A398" w14:textId="41FA204C" w:rsidR="006A72D1" w:rsidRPr="00E5388A" w:rsidRDefault="006A72D1" w:rsidP="006A72D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5388A">
        <w:rPr>
          <w:rFonts w:ascii="Arial" w:hAnsi="Arial" w:cs="Arial"/>
          <w:sz w:val="20"/>
          <w:szCs w:val="20"/>
        </w:rPr>
        <w:t>Pregled opravil (NE izpolni stranka)</w:t>
      </w:r>
    </w:p>
    <w:p w14:paraId="1BB5BCC9" w14:textId="77777777" w:rsidR="006A72D1" w:rsidRPr="00E5388A" w:rsidRDefault="006A72D1" w:rsidP="006A72D1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hAnsi="Arial" w:cs="Arial"/>
          <w:sz w:val="20"/>
          <w:szCs w:val="20"/>
        </w:rPr>
        <w:t>(ime in priimek, podpis): ________________________</w:t>
      </w:r>
    </w:p>
    <w:p w14:paraId="26183833" w14:textId="77777777" w:rsidR="006A72D1" w:rsidRPr="00E5388A" w:rsidRDefault="006A72D1" w:rsidP="006A72D1">
      <w:pPr>
        <w:rPr>
          <w:rFonts w:ascii="Arial" w:eastAsia="Calibri" w:hAnsi="Arial" w:cs="Arial"/>
          <w:sz w:val="20"/>
          <w:szCs w:val="20"/>
        </w:rPr>
      </w:pPr>
    </w:p>
    <w:p w14:paraId="0A30B374" w14:textId="77777777" w:rsidR="006A72D1" w:rsidRPr="00E5388A" w:rsidRDefault="006A72D1" w:rsidP="006A72D1">
      <w:pPr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Obvezne priloge:</w:t>
      </w:r>
    </w:p>
    <w:p w14:paraId="09612217" w14:textId="77777777" w:rsidR="006A72D1" w:rsidRPr="00E5388A" w:rsidRDefault="006A72D1" w:rsidP="006A72D1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Kopija osebnega dokumenta</w:t>
      </w:r>
    </w:p>
    <w:p w14:paraId="6E6581A1" w14:textId="77777777" w:rsidR="006A72D1" w:rsidRPr="00E5388A" w:rsidRDefault="006A72D1" w:rsidP="006A72D1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Izjava o politični izpostavljenosti (Priloga3) – stranka</w:t>
      </w:r>
    </w:p>
    <w:p w14:paraId="472ADCF2" w14:textId="77777777" w:rsidR="006A72D1" w:rsidRPr="00E5388A" w:rsidRDefault="006A72D1" w:rsidP="006A72D1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Kopija notarsko overjenega pooblastila pooblaščenca</w:t>
      </w:r>
    </w:p>
    <w:p w14:paraId="526B19A3" w14:textId="77777777" w:rsidR="006A72D1" w:rsidRPr="00E5388A" w:rsidRDefault="006A72D1" w:rsidP="006A72D1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5388A">
        <w:rPr>
          <w:rFonts w:ascii="Arial" w:eastAsia="Calibri" w:hAnsi="Arial" w:cs="Arial"/>
          <w:sz w:val="20"/>
          <w:szCs w:val="20"/>
        </w:rPr>
        <w:t>Izpisek iz sodnega registra (če je oseba zakoniti zastopnik)</w:t>
      </w:r>
    </w:p>
    <w:p w14:paraId="62AEE871" w14:textId="77777777" w:rsidR="009311D2" w:rsidRPr="00E5388A" w:rsidRDefault="009311D2" w:rsidP="006A72D1">
      <w:pPr>
        <w:rPr>
          <w:rFonts w:ascii="Arial" w:hAnsi="Arial" w:cs="Arial"/>
          <w:sz w:val="20"/>
          <w:szCs w:val="20"/>
        </w:rPr>
      </w:pPr>
    </w:p>
    <w:sectPr w:rsidR="009311D2" w:rsidRPr="00E5388A" w:rsidSect="002552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FCD80" w14:textId="12BE1AFC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3104204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N5SKMdKxN6O+MWKBqf4/qVw8h+fSiJk+fTM53f75QSR9OZwM0RgeK0QlOt8AKhcKCLBlhYW10E8DUdAlv/2WKw==" w:salt="/kLeaN/MmUpqgMxDjGJkz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A36BD"/>
    <w:rsid w:val="000B09C1"/>
    <w:rsid w:val="000C3BCA"/>
    <w:rsid w:val="00121C96"/>
    <w:rsid w:val="001A2F68"/>
    <w:rsid w:val="00255276"/>
    <w:rsid w:val="00295B74"/>
    <w:rsid w:val="002C2A4D"/>
    <w:rsid w:val="00304CC0"/>
    <w:rsid w:val="0034293A"/>
    <w:rsid w:val="003918B0"/>
    <w:rsid w:val="003B2347"/>
    <w:rsid w:val="003E1837"/>
    <w:rsid w:val="00420DD7"/>
    <w:rsid w:val="00461EE7"/>
    <w:rsid w:val="00503E26"/>
    <w:rsid w:val="00524066"/>
    <w:rsid w:val="00576E8F"/>
    <w:rsid w:val="005D7570"/>
    <w:rsid w:val="005F7028"/>
    <w:rsid w:val="00666F2F"/>
    <w:rsid w:val="006A0BFC"/>
    <w:rsid w:val="006A72D1"/>
    <w:rsid w:val="00771A80"/>
    <w:rsid w:val="007B6966"/>
    <w:rsid w:val="007D5AAF"/>
    <w:rsid w:val="00890FF7"/>
    <w:rsid w:val="008E1DA9"/>
    <w:rsid w:val="009311D2"/>
    <w:rsid w:val="009427EA"/>
    <w:rsid w:val="009542A0"/>
    <w:rsid w:val="00974859"/>
    <w:rsid w:val="00992DA3"/>
    <w:rsid w:val="00A0105B"/>
    <w:rsid w:val="00AA48FF"/>
    <w:rsid w:val="00AE56EC"/>
    <w:rsid w:val="00B12659"/>
    <w:rsid w:val="00B2723F"/>
    <w:rsid w:val="00B738C8"/>
    <w:rsid w:val="00BE7B86"/>
    <w:rsid w:val="00C518D8"/>
    <w:rsid w:val="00C95F1E"/>
    <w:rsid w:val="00CA6868"/>
    <w:rsid w:val="00CB11E7"/>
    <w:rsid w:val="00D274E9"/>
    <w:rsid w:val="00D57D97"/>
    <w:rsid w:val="00DB5DEE"/>
    <w:rsid w:val="00DC14E2"/>
    <w:rsid w:val="00DE3030"/>
    <w:rsid w:val="00DF6D23"/>
    <w:rsid w:val="00E5388A"/>
    <w:rsid w:val="00E73671"/>
    <w:rsid w:val="00EF658A"/>
    <w:rsid w:val="00F01C5D"/>
    <w:rsid w:val="00F323DE"/>
    <w:rsid w:val="00F604F3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2C2A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@sdh.si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info@sdh.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60E6386287E4482834E7519D1AEEC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B28C2B-4B99-463B-B44F-BE486975BAC3}"/>
      </w:docPartPr>
      <w:docPartBody>
        <w:p w:rsidR="00DD41F4" w:rsidRDefault="00DD41F4" w:rsidP="00DD41F4">
          <w:pPr>
            <w:pStyle w:val="C60E6386287E4482834E7519D1AEEC8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91B7E434514430FAA4EBB27608E2D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79AC4C-17AC-4C72-B450-2D06CAE43DAC}"/>
      </w:docPartPr>
      <w:docPartBody>
        <w:p w:rsidR="00DD41F4" w:rsidRDefault="00DD41F4" w:rsidP="00DD41F4">
          <w:pPr>
            <w:pStyle w:val="E91B7E434514430FAA4EBB27608E2DB5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DE7647973E74F85B749187B049045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AD83AE-E30E-43A4-8972-E68D6A4814BF}"/>
      </w:docPartPr>
      <w:docPartBody>
        <w:p w:rsidR="00DD41F4" w:rsidRDefault="00DD41F4" w:rsidP="00DD41F4">
          <w:pPr>
            <w:pStyle w:val="8DE7647973E74F85B749187B0490458D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907245BC697C4889B44437CBD29BEF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9F7634-8266-44A9-A004-B38A3689E8D6}"/>
      </w:docPartPr>
      <w:docPartBody>
        <w:p w:rsidR="00DD41F4" w:rsidRDefault="00DD41F4" w:rsidP="00DD41F4">
          <w:pPr>
            <w:pStyle w:val="907245BC697C4889B44437CBD29BEF31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F21DF580528340338BFD8004AFFC0E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994C2F-917E-4A62-A168-265BBC9BCBCC}"/>
      </w:docPartPr>
      <w:docPartBody>
        <w:p w:rsidR="00DD41F4" w:rsidRDefault="00DD41F4" w:rsidP="00DD41F4">
          <w:pPr>
            <w:pStyle w:val="F21DF580528340338BFD8004AFFC0EB7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C60E764567B412A97C370B022CED2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7D2E9A-F7C5-492E-9EED-CCFE12DF586C}"/>
      </w:docPartPr>
      <w:docPartBody>
        <w:p w:rsidR="00DD41F4" w:rsidRDefault="00DD41F4" w:rsidP="00DD41F4">
          <w:pPr>
            <w:pStyle w:val="CC60E764567B412A97C370B022CED25B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303226CD59694B21B0579A311125CB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F70168-48B9-4659-840C-02B5F7603602}"/>
      </w:docPartPr>
      <w:docPartBody>
        <w:p w:rsidR="00DD41F4" w:rsidRDefault="00DD41F4" w:rsidP="00DD41F4">
          <w:pPr>
            <w:pStyle w:val="303226CD59694B21B0579A311125CB9B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9130D82361B24310BA16FA6687B921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772439-1F3C-4436-8539-86C24B9C7570}"/>
      </w:docPartPr>
      <w:docPartBody>
        <w:p w:rsidR="00DD41F4" w:rsidRDefault="00DD41F4" w:rsidP="00DD41F4">
          <w:pPr>
            <w:pStyle w:val="9130D82361B24310BA16FA6687B9215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1C0C812BAC6149C293DB99A62DD353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ADFD80-65F0-4B8E-A077-B985AF085EA2}"/>
      </w:docPartPr>
      <w:docPartBody>
        <w:p w:rsidR="00DD41F4" w:rsidRDefault="00DD41F4" w:rsidP="00DD41F4">
          <w:pPr>
            <w:pStyle w:val="1C0C812BAC6149C293DB99A62DD3532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F6558729C216418AB160F167A71E22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D0C9DB-9897-4C70-88D9-3F87ABDBE435}"/>
      </w:docPartPr>
      <w:docPartBody>
        <w:p w:rsidR="00DD41F4" w:rsidRDefault="00DD41F4" w:rsidP="00DD41F4">
          <w:pPr>
            <w:pStyle w:val="F6558729C216418AB160F167A71E221A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54298BDA05EA41C0BAF65004EF074E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BD350B-8B57-4F88-A909-C70C1E8F0290}"/>
      </w:docPartPr>
      <w:docPartBody>
        <w:p w:rsidR="00DD41F4" w:rsidRDefault="00DD41F4" w:rsidP="00DD41F4">
          <w:pPr>
            <w:pStyle w:val="54298BDA05EA41C0BAF65004EF074E9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D27D7CE91474B6BB4D3FDE62A2BC4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B10716-8E21-4D72-9DFA-CEAECE9BCD20}"/>
      </w:docPartPr>
      <w:docPartBody>
        <w:p w:rsidR="00DD41F4" w:rsidRDefault="00DD41F4" w:rsidP="00DD41F4">
          <w:pPr>
            <w:pStyle w:val="8D27D7CE91474B6BB4D3FDE62A2BC46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8B7EF46F13B4E8E9487CE66F3714E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3A44F8-613D-4D82-8E72-C35B5C7F9F91}"/>
      </w:docPartPr>
      <w:docPartBody>
        <w:p w:rsidR="00DD41F4" w:rsidRDefault="00DD41F4" w:rsidP="00DD41F4">
          <w:pPr>
            <w:pStyle w:val="D8B7EF46F13B4E8E9487CE66F3714ED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55893ED0BD049D9BA35F653B8BCD8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B54B89-E6EE-40E3-BC5E-C6021D2D1057}"/>
      </w:docPartPr>
      <w:docPartBody>
        <w:p w:rsidR="00DD41F4" w:rsidRDefault="00DD41F4" w:rsidP="00DD41F4">
          <w:pPr>
            <w:pStyle w:val="055893ED0BD049D9BA35F653B8BCD83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829A8FCB7584A3BB4AADD23F17E98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240921-6B38-4FEE-9AB7-4C81AD5C81C3}"/>
      </w:docPartPr>
      <w:docPartBody>
        <w:p w:rsidR="00DD41F4" w:rsidRDefault="00DD41F4" w:rsidP="00DD41F4">
          <w:pPr>
            <w:pStyle w:val="0829A8FCB7584A3BB4AADD23F17E987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10D710B4EFFA49B7A9DC5F9F1A6CFA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1DD1F6-D37D-4B8D-ABF9-E182791AD95D}"/>
      </w:docPartPr>
      <w:docPartBody>
        <w:p w:rsidR="00DD41F4" w:rsidRDefault="00DD41F4" w:rsidP="00DD41F4">
          <w:pPr>
            <w:pStyle w:val="10D710B4EFFA49B7A9DC5F9F1A6CFAB1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1F4"/>
    <w:rsid w:val="00DD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D41F4"/>
  </w:style>
  <w:style w:type="paragraph" w:customStyle="1" w:styleId="C60E6386287E4482834E7519D1AEEC82">
    <w:name w:val="C60E6386287E4482834E7519D1AEEC82"/>
    <w:rsid w:val="00DD41F4"/>
  </w:style>
  <w:style w:type="paragraph" w:customStyle="1" w:styleId="E91B7E434514430FAA4EBB27608E2DB5">
    <w:name w:val="E91B7E434514430FAA4EBB27608E2DB5"/>
    <w:rsid w:val="00DD41F4"/>
  </w:style>
  <w:style w:type="paragraph" w:customStyle="1" w:styleId="8DE7647973E74F85B749187B0490458D">
    <w:name w:val="8DE7647973E74F85B749187B0490458D"/>
    <w:rsid w:val="00DD41F4"/>
  </w:style>
  <w:style w:type="paragraph" w:customStyle="1" w:styleId="907245BC697C4889B44437CBD29BEF31">
    <w:name w:val="907245BC697C4889B44437CBD29BEF31"/>
    <w:rsid w:val="00DD41F4"/>
  </w:style>
  <w:style w:type="paragraph" w:customStyle="1" w:styleId="F21DF580528340338BFD8004AFFC0EB7">
    <w:name w:val="F21DF580528340338BFD8004AFFC0EB7"/>
    <w:rsid w:val="00DD41F4"/>
  </w:style>
  <w:style w:type="paragraph" w:customStyle="1" w:styleId="CC60E764567B412A97C370B022CED25B">
    <w:name w:val="CC60E764567B412A97C370B022CED25B"/>
    <w:rsid w:val="00DD41F4"/>
  </w:style>
  <w:style w:type="paragraph" w:customStyle="1" w:styleId="303226CD59694B21B0579A311125CB9B">
    <w:name w:val="303226CD59694B21B0579A311125CB9B"/>
    <w:rsid w:val="00DD41F4"/>
  </w:style>
  <w:style w:type="paragraph" w:customStyle="1" w:styleId="9130D82361B24310BA16FA6687B9215C">
    <w:name w:val="9130D82361B24310BA16FA6687B9215C"/>
    <w:rsid w:val="00DD41F4"/>
  </w:style>
  <w:style w:type="paragraph" w:customStyle="1" w:styleId="1C0C812BAC6149C293DB99A62DD35323">
    <w:name w:val="1C0C812BAC6149C293DB99A62DD35323"/>
    <w:rsid w:val="00DD41F4"/>
  </w:style>
  <w:style w:type="paragraph" w:customStyle="1" w:styleId="F6558729C216418AB160F167A71E221A">
    <w:name w:val="F6558729C216418AB160F167A71E221A"/>
    <w:rsid w:val="00DD41F4"/>
  </w:style>
  <w:style w:type="paragraph" w:customStyle="1" w:styleId="54298BDA05EA41C0BAF65004EF074E93">
    <w:name w:val="54298BDA05EA41C0BAF65004EF074E93"/>
    <w:rsid w:val="00DD41F4"/>
  </w:style>
  <w:style w:type="paragraph" w:customStyle="1" w:styleId="8D27D7CE91474B6BB4D3FDE62A2BC462">
    <w:name w:val="8D27D7CE91474B6BB4D3FDE62A2BC462"/>
    <w:rsid w:val="00DD41F4"/>
  </w:style>
  <w:style w:type="paragraph" w:customStyle="1" w:styleId="D8B7EF46F13B4E8E9487CE66F3714EDC">
    <w:name w:val="D8B7EF46F13B4E8E9487CE66F3714EDC"/>
    <w:rsid w:val="00DD41F4"/>
  </w:style>
  <w:style w:type="paragraph" w:customStyle="1" w:styleId="055893ED0BD049D9BA35F653B8BCD834">
    <w:name w:val="055893ED0BD049D9BA35F653B8BCD834"/>
    <w:rsid w:val="00DD41F4"/>
  </w:style>
  <w:style w:type="paragraph" w:customStyle="1" w:styleId="A900B0E228C849BD9216EB0D650265AC">
    <w:name w:val="A900B0E228C849BD9216EB0D650265AC"/>
    <w:rsid w:val="00DD41F4"/>
  </w:style>
  <w:style w:type="paragraph" w:customStyle="1" w:styleId="9464F62865F84498827A016D8C982C21">
    <w:name w:val="9464F62865F84498827A016D8C982C21"/>
    <w:rsid w:val="00DD41F4"/>
  </w:style>
  <w:style w:type="paragraph" w:customStyle="1" w:styleId="0829A8FCB7584A3BB4AADD23F17E9873">
    <w:name w:val="0829A8FCB7584A3BB4AADD23F17E9873"/>
    <w:rsid w:val="00DD41F4"/>
  </w:style>
  <w:style w:type="paragraph" w:customStyle="1" w:styleId="10D710B4EFFA49B7A9DC5F9F1A6CFAB1">
    <w:name w:val="10D710B4EFFA49B7A9DC5F9F1A6CFAB1"/>
    <w:rsid w:val="00DD41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b5633b-5038-401c-ae09-6b86013251f8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F2CD91C1C68C4499DB9DFF8653F24A" ma:contentTypeVersion="15" ma:contentTypeDescription="Ustvari nov dokument." ma:contentTypeScope="" ma:versionID="e79f11ae42a3d50c48e424e4898bba72">
  <xsd:schema xmlns:xsd="http://www.w3.org/2001/XMLSchema" xmlns:xs="http://www.w3.org/2001/XMLSchema" xmlns:p="http://schemas.microsoft.com/office/2006/metadata/properties" xmlns:ns2="6bb5633b-5038-401c-ae09-6b86013251f8" xmlns:ns3="4ff0a056-0f7e-4653-8b72-91cabc648a9e" targetNamespace="http://schemas.microsoft.com/office/2006/metadata/properties" ma:root="true" ma:fieldsID="821c0c00c33e786b0d799d15df0df450" ns2:_="" ns3:_="">
    <xsd:import namespace="6bb5633b-5038-401c-ae09-6b86013251f8"/>
    <xsd:import namespace="4ff0a056-0f7e-4653-8b72-91cabc648a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5633b-5038-401c-ae09-6b86013251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0" nillable="true" ma:displayName="Taxonomy Catch All Column" ma:hidden="true" ma:list="{3893ef49-fa68-427c-806b-a7ddd1103b5a}" ma:internalName="TaxCatchAll" ma:showField="CatchAllData" ma:web="6bb5633b-5038-401c-ae09-6b8601325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0a056-0f7e-4653-8b72-91cabc64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8FC5C2-A905-4335-BB4A-FAC8A5E95F71}">
  <ds:schemaRefs>
    <ds:schemaRef ds:uri="http://purl.org/dc/dcmitype/"/>
    <ds:schemaRef ds:uri="http://purl.org/dc/terms/"/>
    <ds:schemaRef ds:uri="http://schemas.microsoft.com/office/infopath/2007/PartnerControls"/>
    <ds:schemaRef ds:uri="4ff0a056-0f7e-4653-8b72-91cabc648a9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6bb5633b-5038-401c-ae09-6b86013251f8"/>
  </ds:schemaRefs>
</ds:datastoreItem>
</file>

<file path=customXml/itemProps2.xml><?xml version="1.0" encoding="utf-8"?>
<ds:datastoreItem xmlns:ds="http://schemas.openxmlformats.org/officeDocument/2006/customXml" ds:itemID="{93C6319C-AF5F-4B03-A4ED-89A375101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5633b-5038-401c-ae09-6b86013251f8"/>
    <ds:schemaRef ds:uri="4ff0a056-0f7e-4653-8b72-91cabc648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6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Podboj</dc:creator>
  <cp:lastModifiedBy>Janja Detiček</cp:lastModifiedBy>
  <cp:revision>5</cp:revision>
  <cp:lastPrinted>2016-07-25T07:11:00Z</cp:lastPrinted>
  <dcterms:created xsi:type="dcterms:W3CDTF">2024-02-07T13:52:00Z</dcterms:created>
  <dcterms:modified xsi:type="dcterms:W3CDTF">2024-02-21T07:52:00Z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0x01010075F2CD91C1C68C4499DB9DFF8653F24A</vt:lpwstr>
  </property>
  <property fmtid="{D5CDD505-2E9C-101B-9397-08002B2CF9AE}" pid="3" name="_dlc_DocIdItemGuid">
    <vt:lpwstr>88903bce-f20c-4b62-a54a-49cf28939089</vt:lpwstr>
  </property>
</Properties>
</file>